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B0F" w:rsidRPr="0027392C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Okulun Adı    </w:t>
      </w:r>
      <w:bookmarkStart w:id="0" w:name="_GoBack"/>
      <w:bookmarkEnd w:id="0"/>
      <w:r w:rsidRPr="0027392C">
        <w:rPr>
          <w:rFonts w:ascii="Comic Sans MS" w:hAnsi="Comic Sans MS"/>
          <w:b/>
          <w:sz w:val="20"/>
          <w:szCs w:val="20"/>
        </w:rPr>
        <w:t xml:space="preserve">  : </w:t>
      </w:r>
    </w:p>
    <w:p w:rsidR="00CA6B0F" w:rsidRPr="0027392C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Tarih           </w:t>
      </w:r>
      <w:r w:rsidRPr="0027392C">
        <w:rPr>
          <w:rFonts w:ascii="Comic Sans MS" w:hAnsi="Comic Sans MS"/>
          <w:b/>
          <w:sz w:val="20"/>
          <w:szCs w:val="20"/>
        </w:rPr>
        <w:t xml:space="preserve"> :  </w:t>
      </w:r>
      <w:r>
        <w:rPr>
          <w:rFonts w:ascii="Comic Sans MS" w:hAnsi="Comic Sans MS"/>
          <w:b/>
          <w:sz w:val="20"/>
          <w:szCs w:val="20"/>
        </w:rPr>
        <w:t>19</w:t>
      </w:r>
      <w:r w:rsidRPr="0027392C">
        <w:rPr>
          <w:rFonts w:ascii="Comic Sans MS" w:hAnsi="Comic Sans MS"/>
          <w:b/>
          <w:sz w:val="20"/>
          <w:szCs w:val="20"/>
        </w:rPr>
        <w:t>.04.2017</w:t>
      </w:r>
    </w:p>
    <w:p w:rsidR="00CA6B0F" w:rsidRPr="0027392C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27392C">
        <w:rPr>
          <w:rFonts w:ascii="Comic Sans MS" w:hAnsi="Comic Sans MS"/>
          <w:b/>
          <w:sz w:val="20"/>
          <w:szCs w:val="20"/>
        </w:rPr>
        <w:t>Yaş Grubu (Ay) :</w:t>
      </w:r>
    </w:p>
    <w:p w:rsidR="00CA6B0F" w:rsidRPr="0027392C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27392C">
        <w:rPr>
          <w:rFonts w:ascii="Comic Sans MS" w:hAnsi="Comic Sans MS"/>
          <w:b/>
          <w:sz w:val="20"/>
          <w:szCs w:val="20"/>
        </w:rPr>
        <w:t xml:space="preserve">Öğretmen Adı  : 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A6B0F" w:rsidRPr="00951ECA" w:rsidRDefault="00CA6B0F" w:rsidP="00475C9B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EĞİTİM AKIŞI</w:t>
      </w:r>
    </w:p>
    <w:p w:rsidR="00CA6B0F" w:rsidRDefault="00CA6B0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>ne Ba</w:t>
      </w:r>
      <w:r w:rsidRPr="00951ECA">
        <w:rPr>
          <w:rFonts w:ascii="Comic Sans MS" w:hAnsi="Comic Sans MS" w:cs="Calibri"/>
          <w:b/>
          <w:sz w:val="20"/>
          <w:szCs w:val="20"/>
        </w:rPr>
        <w:t>ş</w:t>
      </w:r>
      <w:r w:rsidRPr="00951ECA">
        <w:rPr>
          <w:rFonts w:ascii="Comic Sans MS" w:hAnsi="Comic Sans MS"/>
          <w:b/>
          <w:sz w:val="20"/>
          <w:szCs w:val="20"/>
        </w:rPr>
        <w:t>lama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CA6B0F" w:rsidRPr="006121CF" w:rsidRDefault="00CA6B0F" w:rsidP="00395C7C">
      <w:pPr>
        <w:pStyle w:val="NoSpacing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Çocukların dikkati merkeze eklenen yeni kitaplara çekilir. Ç</w:t>
      </w:r>
      <w:r w:rsidRPr="00B62773">
        <w:rPr>
          <w:rFonts w:ascii="Comic Sans MS" w:hAnsi="Comic Sans MS" w:cs="Calibri"/>
          <w:sz w:val="20"/>
          <w:szCs w:val="20"/>
        </w:rPr>
        <w:t>oc</w:t>
      </w:r>
      <w:r w:rsidRPr="00997873">
        <w:rPr>
          <w:rFonts w:ascii="Comic Sans MS" w:hAnsi="Comic Sans MS" w:cs="Calibri"/>
          <w:sz w:val="20"/>
          <w:szCs w:val="20"/>
        </w:rPr>
        <w:t>uklara n</w:t>
      </w:r>
      <w:r w:rsidRPr="00997873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CA6B0F" w:rsidRPr="00951ECA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Oyun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A6B0F" w:rsidRPr="00951ECA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Kahvalt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  <w:r w:rsidRPr="00951ECA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A6B0F" w:rsidRDefault="00CA6B0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Etkinlik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CA6B0F" w:rsidRPr="004C01D1" w:rsidRDefault="00CA6B0F" w:rsidP="008978B2">
      <w:pPr>
        <w:pStyle w:val="NoSpacing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BALONLARI SAYIYORUM isimli matematik-sanat-müzik etkinliği</w:t>
      </w:r>
    </w:p>
    <w:p w:rsidR="00CA6B0F" w:rsidRPr="00951ECA" w:rsidRDefault="00CA6B0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>n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 xml:space="preserve"> De</w:t>
      </w:r>
      <w:r w:rsidRPr="00951ECA">
        <w:rPr>
          <w:rFonts w:ascii="Comic Sans MS" w:hAnsi="Comic Sans MS" w:cs="Calibri"/>
          <w:b/>
          <w:sz w:val="20"/>
          <w:szCs w:val="20"/>
        </w:rPr>
        <w:t>ğ</w:t>
      </w:r>
      <w:r w:rsidRPr="00951ECA">
        <w:rPr>
          <w:rFonts w:ascii="Comic Sans MS" w:hAnsi="Comic Sans MS"/>
          <w:b/>
          <w:sz w:val="20"/>
          <w:szCs w:val="20"/>
        </w:rPr>
        <w:t>erlendirme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A6B0F" w:rsidRPr="00951ECA" w:rsidRDefault="00CA6B0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Eve gidi</w:t>
      </w:r>
      <w:r w:rsidRPr="00951ECA">
        <w:rPr>
          <w:rFonts w:ascii="Comic Sans MS" w:hAnsi="Comic Sans MS" w:cs="Calibri"/>
          <w:b/>
          <w:sz w:val="20"/>
          <w:szCs w:val="20"/>
        </w:rPr>
        <w:t>ş</w:t>
      </w:r>
    </w:p>
    <w:p w:rsidR="00CA6B0F" w:rsidRPr="00951ECA" w:rsidRDefault="00CA6B0F" w:rsidP="008978B2">
      <w:pPr>
        <w:pStyle w:val="NoSpacing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A6B0F" w:rsidRPr="00951ECA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Genel De</w:t>
      </w:r>
      <w:r w:rsidRPr="00951ECA">
        <w:rPr>
          <w:rFonts w:ascii="Comic Sans MS" w:hAnsi="Comic Sans MS" w:cs="Calibri"/>
          <w:b/>
          <w:sz w:val="20"/>
          <w:szCs w:val="20"/>
        </w:rPr>
        <w:t>ğ</w:t>
      </w:r>
      <w:r w:rsidRPr="00951ECA">
        <w:rPr>
          <w:rFonts w:ascii="Comic Sans MS" w:hAnsi="Comic Sans MS"/>
          <w:b/>
          <w:sz w:val="20"/>
          <w:szCs w:val="20"/>
        </w:rPr>
        <w:t>erlendirme</w:t>
      </w:r>
    </w:p>
    <w:p w:rsidR="00CA6B0F" w:rsidRPr="00951ECA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A6B0F" w:rsidRPr="00951ECA" w:rsidRDefault="00CA6B0F" w:rsidP="004E27B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A6B0F" w:rsidRPr="00951ECA" w:rsidRDefault="00CA6B0F" w:rsidP="004E27B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A6B0F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*</w:t>
      </w:r>
    </w:p>
    <w:p w:rsidR="00CA6B0F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A6B0F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A6B0F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A6B0F" w:rsidRDefault="00CA6B0F" w:rsidP="004E27B6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</w:t>
      </w:r>
    </w:p>
    <w:p w:rsidR="00CA6B0F" w:rsidRPr="00475C9B" w:rsidRDefault="00CA6B0F" w:rsidP="00475C9B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75C9B">
        <w:rPr>
          <w:rFonts w:ascii="Comic Sans MS" w:hAnsi="Comic Sans MS"/>
          <w:b/>
          <w:sz w:val="20"/>
          <w:szCs w:val="20"/>
        </w:rPr>
        <w:t>ETKİNLİK PLANI</w:t>
      </w:r>
    </w:p>
    <w:p w:rsidR="00CA6B0F" w:rsidRPr="00475C9B" w:rsidRDefault="00CA6B0F" w:rsidP="00475C9B">
      <w:pPr>
        <w:pStyle w:val="NoSpacing"/>
        <w:jc w:val="center"/>
        <w:rPr>
          <w:rFonts w:ascii="Comic Sans MS" w:hAnsi="Comic Sans MS"/>
          <w:b/>
          <w:bCs/>
          <w:sz w:val="20"/>
          <w:szCs w:val="20"/>
        </w:rPr>
      </w:pPr>
      <w:r w:rsidRPr="00475C9B">
        <w:rPr>
          <w:rFonts w:ascii="Comic Sans MS" w:hAnsi="Comic Sans MS"/>
          <w:b/>
          <w:bCs/>
          <w:sz w:val="20"/>
          <w:szCs w:val="20"/>
        </w:rPr>
        <w:t>BALONLARI SAYIYORUM</w:t>
      </w:r>
    </w:p>
    <w:p w:rsidR="00CA6B0F" w:rsidRPr="00475C9B" w:rsidRDefault="00CA6B0F" w:rsidP="00475C9B">
      <w:pPr>
        <w:pStyle w:val="NoSpacing"/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</w:pPr>
      <w:r w:rsidRPr="00475C9B">
        <w:rPr>
          <w:rFonts w:ascii="Comic Sans MS" w:hAnsi="Comic Sans MS"/>
          <w:bCs/>
          <w:sz w:val="20"/>
          <w:szCs w:val="20"/>
        </w:rPr>
        <w:t>Etkinlik Türü      :Sanat-Matematik</w:t>
      </w:r>
      <w:r>
        <w:rPr>
          <w:rFonts w:ascii="Comic Sans MS" w:hAnsi="Comic Sans MS"/>
          <w:bCs/>
          <w:sz w:val="20"/>
          <w:szCs w:val="20"/>
        </w:rPr>
        <w:t xml:space="preserve">-Oyun </w:t>
      </w:r>
      <w:r w:rsidRPr="00475C9B">
        <w:rPr>
          <w:rFonts w:ascii="Comic Sans MS" w:hAnsi="Comic Sans MS"/>
          <w:bCs/>
          <w:sz w:val="20"/>
          <w:szCs w:val="20"/>
        </w:rPr>
        <w:t xml:space="preserve"> etkinliği</w:t>
      </w:r>
      <w:r>
        <w:rPr>
          <w:rFonts w:ascii="Comic Sans MS" w:hAnsi="Comic Sans MS"/>
          <w:bCs/>
          <w:sz w:val="20"/>
          <w:szCs w:val="20"/>
        </w:rPr>
        <w:t xml:space="preserve">  (bütünleştirilmiş - bireysel)</w:t>
      </w:r>
    </w:p>
    <w:p w:rsidR="00CA6B0F" w:rsidRPr="00475C9B" w:rsidRDefault="00CA6B0F" w:rsidP="00475C9B">
      <w:pPr>
        <w:pStyle w:val="NoSpacing"/>
        <w:rPr>
          <w:rFonts w:ascii="Comic Sans MS" w:hAnsi="Comic Sans MS"/>
          <w:bCs/>
          <w:sz w:val="20"/>
          <w:szCs w:val="20"/>
        </w:rPr>
      </w:pPr>
      <w:r w:rsidRPr="00475C9B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CA6B0F" w:rsidRPr="00951ECA" w:rsidRDefault="00CA6B0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6.9pt;width:331.5pt;height:254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CA6B0F" w:rsidRDefault="00CA6B0F" w:rsidP="00A60AA2">
                  <w:pPr>
                    <w:pStyle w:val="Heading4"/>
                    <w:jc w:val="center"/>
                    <w:rPr>
                      <w:rFonts w:ascii="Comic Sans MS" w:hAnsi="Comic Sans MS"/>
                    </w:rPr>
                  </w:pPr>
                  <w:r w:rsidRPr="00A60AA2">
                    <w:rPr>
                      <w:rFonts w:ascii="Comic Sans MS" w:hAnsi="Comic Sans MS"/>
                    </w:rPr>
                    <w:t>KAZANIMLAR VE GÖSTERGELERİ</w:t>
                  </w:r>
                </w:p>
                <w:p w:rsidR="00CA6B0F" w:rsidRPr="00A60AA2" w:rsidRDefault="00CA6B0F" w:rsidP="00A60AA2">
                  <w:pPr>
                    <w:pStyle w:val="Heading4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</w:rPr>
                    <w:t>BİLİŞSEL GELİŞİM</w:t>
                  </w:r>
                  <w:r w:rsidRPr="00A60AA2">
                    <w:rPr>
                      <w:rFonts w:ascii="Comic Sans MS" w:hAnsi="Comic Sans MS"/>
                      <w:b w:val="0"/>
                    </w:rPr>
                    <w:br/>
                  </w:r>
                  <w:r w:rsidRPr="00A60AA2">
                    <w:rPr>
                      <w:rFonts w:ascii="Comic Sans MS" w:hAnsi="Comic Sans MS"/>
                    </w:rPr>
                    <w:t xml:space="preserve">Kazanım 1: </w:t>
                  </w:r>
                  <w:r w:rsidRPr="00A60AA2">
                    <w:rPr>
                      <w:rFonts w:ascii="Comic Sans MS" w:hAnsi="Comic Sans MS"/>
                      <w:b w:val="0"/>
                    </w:rPr>
                    <w:t>Nesne/durum/olaya dikkatini verir</w:t>
                  </w:r>
                </w:p>
                <w:p w:rsidR="00CA6B0F" w:rsidRPr="00A60AA2" w:rsidRDefault="00CA6B0F" w:rsidP="00A60AA2">
                  <w:pPr>
                    <w:pStyle w:val="Heading4"/>
                    <w:rPr>
                      <w:rFonts w:ascii="Comic Sans MS" w:hAnsi="Comic Sans MS"/>
                      <w:b w:val="0"/>
                    </w:rPr>
                  </w:pPr>
                  <w:r w:rsidRPr="00A60AA2">
                    <w:rPr>
                      <w:rFonts w:ascii="Comic Sans MS" w:hAnsi="Comic Sans MS"/>
                    </w:rPr>
                    <w:t>Göstergeleri:</w:t>
                  </w:r>
                  <w:r w:rsidRPr="00A60AA2">
                    <w:rPr>
                      <w:rFonts w:ascii="Comic Sans MS" w:hAnsi="Comic Sans MS"/>
                      <w:b w:val="0"/>
                    </w:rPr>
                    <w:t xml:space="preserve"> Dikkat edilmesi gereken nesne/durum/olaya odaklanır. </w:t>
                  </w:r>
                  <w:r w:rsidRPr="00A60AA2">
                    <w:rPr>
                      <w:rFonts w:ascii="Comic Sans MS" w:hAnsi="Comic Sans MS"/>
                      <w:b w:val="0"/>
                    </w:rPr>
                    <w:br/>
                  </w:r>
                  <w:r w:rsidRPr="00A60AA2">
                    <w:rPr>
                      <w:rFonts w:ascii="Comic Sans MS" w:hAnsi="Comic Sans MS"/>
                    </w:rPr>
                    <w:t xml:space="preserve">Kazanım 4: </w:t>
                  </w:r>
                  <w:r w:rsidRPr="00A60AA2">
                    <w:rPr>
                      <w:rFonts w:ascii="Comic Sans MS" w:hAnsi="Comic Sans MS"/>
                      <w:b w:val="0"/>
                    </w:rPr>
                    <w:t>Nesneleri sayar</w:t>
                  </w:r>
                </w:p>
                <w:p w:rsidR="00CA6B0F" w:rsidRPr="00A60AA2" w:rsidRDefault="00CA6B0F" w:rsidP="00A60AA2">
                  <w:pPr>
                    <w:pStyle w:val="Heading4"/>
                    <w:rPr>
                      <w:rFonts w:ascii="Comic Sans MS" w:hAnsi="Comic Sans MS"/>
                      <w:b w:val="0"/>
                    </w:rPr>
                  </w:pPr>
                  <w:r w:rsidRPr="00A60AA2">
                    <w:rPr>
                      <w:rFonts w:ascii="Comic Sans MS" w:hAnsi="Comic Sans MS"/>
                    </w:rPr>
                    <w:t>Göstergeleri:</w:t>
                  </w:r>
                  <w:r w:rsidRPr="00A60AA2">
                    <w:rPr>
                      <w:rFonts w:ascii="Comic Sans MS" w:hAnsi="Comic Sans MS"/>
                      <w:b w:val="0"/>
                    </w:rPr>
                    <w:t>ileriye/geriye doğru birer birer ritmik sayar. Belirtilen sayı kadar nesneyi gösterir. Saydığı nesnelerin kaç tane olduğunu söyler.</w:t>
                  </w:r>
                  <w:r w:rsidRPr="00A60AA2">
                    <w:rPr>
                      <w:rFonts w:ascii="Comic Sans MS" w:hAnsi="Comic Sans MS"/>
                      <w:b w:val="0"/>
                    </w:rPr>
                    <w:br/>
                  </w:r>
                  <w:r w:rsidRPr="00A60AA2">
                    <w:rPr>
                      <w:rFonts w:ascii="Comic Sans MS" w:hAnsi="Comic Sans MS"/>
                    </w:rPr>
                    <w:t>Kazanım7:</w:t>
                  </w:r>
                  <w:r w:rsidRPr="00A60AA2">
                    <w:rPr>
                      <w:rFonts w:ascii="Comic Sans MS" w:hAnsi="Comic Sans MS"/>
                      <w:b w:val="0"/>
                    </w:rPr>
                    <w:t>Nesne ya da varlıkları özelliklerine göre gruplar.</w:t>
                  </w:r>
                </w:p>
                <w:p w:rsidR="00CA6B0F" w:rsidRDefault="00CA6B0F" w:rsidP="00A60AA2">
                  <w:pPr>
                    <w:pStyle w:val="Heading4"/>
                    <w:rPr>
                      <w:rFonts w:ascii="Comic Sans MS" w:hAnsi="Comic Sans MS"/>
                      <w:b w:val="0"/>
                    </w:rPr>
                  </w:pPr>
                  <w:r w:rsidRPr="00A60AA2">
                    <w:rPr>
                      <w:rFonts w:ascii="Comic Sans MS" w:hAnsi="Comic Sans MS"/>
                    </w:rPr>
                    <w:t xml:space="preserve">Göstergeleri: </w:t>
                  </w:r>
                  <w:r w:rsidRPr="00A60AA2">
                    <w:rPr>
                      <w:rFonts w:ascii="Comic Sans MS" w:hAnsi="Comic Sans MS"/>
                      <w:b w:val="0"/>
                    </w:rPr>
                    <w:t>Nesne/varlıkları miktarına göre gruplar.</w:t>
                  </w:r>
                  <w:r w:rsidRPr="00A60AA2">
                    <w:rPr>
                      <w:rFonts w:ascii="Comic Sans MS" w:hAnsi="Comic Sans MS"/>
                      <w:b w:val="0"/>
                    </w:rPr>
                    <w:br/>
                  </w:r>
                  <w:r w:rsidRPr="00A60AA2">
                    <w:rPr>
                      <w:rFonts w:ascii="Comic Sans MS" w:hAnsi="Comic Sans MS"/>
                    </w:rPr>
                    <w:t>Kazanım8:</w:t>
                  </w:r>
                  <w:r w:rsidRPr="00A60AA2">
                    <w:rPr>
                      <w:rFonts w:ascii="Comic Sans MS" w:hAnsi="Comic Sans MS"/>
                      <w:b w:val="0"/>
                    </w:rPr>
                    <w:t>Nesne yada varlıkların özelliklerini karşılaştırır</w:t>
                  </w:r>
                </w:p>
                <w:p w:rsidR="00CA6B0F" w:rsidRPr="00924D6D" w:rsidRDefault="00CA6B0F" w:rsidP="00A60AA2">
                  <w:pPr>
                    <w:pStyle w:val="Heading4"/>
                    <w:rPr>
                      <w:rFonts w:ascii="Comic Sans MS" w:hAnsi="Comic Sans MS"/>
                      <w:b w:val="0"/>
                    </w:rPr>
                  </w:pPr>
                  <w:r w:rsidRPr="00A60AA2">
                    <w:rPr>
                      <w:rFonts w:ascii="Comic Sans MS" w:hAnsi="Comic Sans MS"/>
                      <w:b w:val="0"/>
                    </w:rPr>
                    <w:t>.</w:t>
                  </w:r>
                  <w:r w:rsidRPr="00A60AA2">
                    <w:rPr>
                      <w:rFonts w:ascii="Comic Sans MS" w:hAnsi="Comic Sans MS"/>
                    </w:rPr>
                    <w:t>Göstergeleri:</w:t>
                  </w:r>
                  <w:r w:rsidRPr="00A60AA2">
                    <w:rPr>
                      <w:rFonts w:ascii="Comic Sans MS" w:hAnsi="Comic Sans MS"/>
                      <w:b w:val="0"/>
                    </w:rPr>
                    <w:t xml:space="preserve"> Nesne/varlıkların miktarını ayırt eder, karşılaştırır.</w:t>
                  </w:r>
                  <w:r w:rsidRPr="00A60AA2">
                    <w:rPr>
                      <w:rFonts w:ascii="Comic Sans MS" w:hAnsi="Comic Sans MS"/>
                      <w:b w:val="0"/>
                    </w:rPr>
                    <w:br/>
                  </w:r>
                  <w:r>
                    <w:rPr>
                      <w:rFonts w:ascii="Comic Sans MS" w:hAnsi="Comic Sans MS"/>
                    </w:rPr>
                    <w:t>PSİKOMOTOR GELİŞİM</w:t>
                  </w:r>
                  <w:r w:rsidRPr="00A60AA2">
                    <w:rPr>
                      <w:rFonts w:ascii="Comic Sans MS" w:hAnsi="Comic Sans MS"/>
                    </w:rPr>
                    <w:br/>
                    <w:t>Kazanım 4:</w:t>
                  </w:r>
                  <w:r w:rsidRPr="00A60AA2">
                    <w:rPr>
                      <w:rFonts w:ascii="Comic Sans MS" w:hAnsi="Comic Sans MS"/>
                      <w:b w:val="0"/>
                    </w:rPr>
                    <w:t xml:space="preserve"> Küçük kas kullanımı gerektiren hareketleri yapar. Göstergeleri: Malzemeleri keser. Malzemeleri yapıştırır. Nesneleri sıkar. </w:t>
                  </w:r>
                </w:p>
                <w:p w:rsidR="00CA6B0F" w:rsidRPr="00A60AA2" w:rsidRDefault="00CA6B0F" w:rsidP="00A60AA2">
                  <w:pPr>
                    <w:pStyle w:val="Heading4"/>
                    <w:rPr>
                      <w:rFonts w:ascii="Comic Sans MS" w:hAnsi="Comic Sans MS"/>
                      <w:b w:val="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34.15pt;margin-top:6.9pt;width:399pt;height:39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CA6B0F" w:rsidRPr="004C01D1" w:rsidRDefault="00CA6B0F" w:rsidP="00B404B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1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A6B0F" w:rsidRPr="00475C9B" w:rsidRDefault="00CA6B0F" w:rsidP="00475C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5C9B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Öğretmen,etkinlik için çocukları masalara yönlendirir. Fon kartonuna önceden çizilmiş balonlar çocuklara dağıtılır. Çocuklar çizilmiş olan balonları keserler grapon kağıdıyla ortasını buruşturma tekniği ile kaplarlar. </w:t>
                  </w:r>
                </w:p>
                <w:p w:rsidR="00CA6B0F" w:rsidRPr="00475C9B" w:rsidRDefault="00CA6B0F" w:rsidP="00475C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5C9B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Çocukların tamaladıkları balonlar yanyana panoya asılır ( 3 balon /5 balon /7 balon …….. gibi ) balonların bittiği yere ise ortasına </w:t>
                  </w:r>
                  <w:r w:rsidRPr="00475C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eşittir</w:t>
                  </w:r>
                  <w:r w:rsidRPr="00475C9B">
                    <w:rPr>
                      <w:rFonts w:ascii="Comic Sans MS" w:hAnsi="Comic Sans MS"/>
                      <w:sz w:val="20"/>
                      <w:szCs w:val="20"/>
                    </w:rPr>
                    <w:t xml:space="preserve"> işareti çizilmiş A4 kağıdı  asılır. Eşittir işaretinin sağına da balon sayısını temsil eden rakam asılır. Çocuklardan balonları  saymaları ve çıkan sonucu gösteren rakamı söylemeleri istenir. </w:t>
                  </w:r>
                </w:p>
                <w:p w:rsidR="00CA6B0F" w:rsidRDefault="00CA6B0F" w:rsidP="00475C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A6B0F" w:rsidRPr="00475C9B" w:rsidRDefault="00CA6B0F" w:rsidP="00475C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5C9B">
                    <w:rPr>
                      <w:rFonts w:ascii="Comic Sans MS" w:hAnsi="Comic Sans MS"/>
                      <w:sz w:val="20"/>
                      <w:szCs w:val="20"/>
                    </w:rPr>
                    <w:t>Etkinlik sonrasında çocuklara çalışma kağıtları dağıtılarak rakam tamamlama çalışmaları yaptırılır.</w:t>
                  </w:r>
                </w:p>
                <w:p w:rsidR="00CA6B0F" w:rsidRDefault="00CA6B0F" w:rsidP="00475C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A6B0F" w:rsidRPr="00A11991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>KEDi VE FARE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oyunu oynanır</w:t>
                  </w:r>
                </w:p>
                <w:p w:rsidR="00CA6B0F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>Öğrenciler bir veya iki halka üzerinde sıralanır. Yüzleri içe dönüktür. Bir oyuncu kedi olarak seçilir. Bu dairenin dışında kalır. Diğeri ise fare olarak dairenin ortasındadır.</w:t>
                  </w:r>
                </w:p>
                <w:p w:rsidR="00CA6B0F" w:rsidRPr="00A11991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 xml:space="preserve"> Kedi ; "Ben kediyim" diye seslenir.</w:t>
                  </w:r>
                </w:p>
                <w:p w:rsidR="00CA6B0F" w:rsidRPr="00A11991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 xml:space="preserve"> Fare : "Ben de fareyim" der.</w:t>
                  </w:r>
                </w:p>
                <w:p w:rsidR="00CA6B0F" w:rsidRPr="00A11991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 xml:space="preserve"> Kedi : "Seni yakalayacağım."</w:t>
                  </w:r>
                </w:p>
                <w:p w:rsidR="00CA6B0F" w:rsidRPr="00A11991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 xml:space="preserve"> Fare : "Yakalayamazsın."</w:t>
                  </w:r>
                </w:p>
                <w:p w:rsidR="00CA6B0F" w:rsidRPr="00475C9B" w:rsidRDefault="00CA6B0F" w:rsidP="00A1199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1991">
                    <w:rPr>
                      <w:rFonts w:ascii="Comic Sans MS" w:hAnsi="Comic Sans MS"/>
                      <w:sz w:val="20"/>
                      <w:szCs w:val="20"/>
                    </w:rPr>
                    <w:t xml:space="preserve"> Oyun bundan sonra başlar. Kedi diğer oyuncuların engellemelerine rağmen fareyi yakalamak ister. Fare yakalanmamak için kaçar. Dairedeki çocuklar farenin kaçmasını sağlamak için ona yol verirler. Fare yakalanınca oyuna yeniden başlanır.</w:t>
                  </w:r>
                </w:p>
                <w:p w:rsidR="00CA6B0F" w:rsidRPr="004C01D1" w:rsidRDefault="00CA6B0F" w:rsidP="004A1DE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A6B0F" w:rsidRPr="004C01D1" w:rsidRDefault="00CA6B0F" w:rsidP="004A1DE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A6B0F" w:rsidRPr="004C01D1" w:rsidRDefault="00CA6B0F" w:rsidP="004A1DE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A6B0F" w:rsidRPr="004C01D1" w:rsidRDefault="00CA6B0F" w:rsidP="004A1DEC">
                  <w:pPr>
                    <w:spacing w:after="0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A6B0F" w:rsidRPr="004C01D1" w:rsidRDefault="00CA6B0F" w:rsidP="00262BF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A6B0F" w:rsidRPr="00951ECA" w:rsidRDefault="00CA6B0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A6B0F" w:rsidRPr="00951ECA" w:rsidRDefault="00CA6B0F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8" type="#_x0000_t202" style="position:absolute;margin-left:-2.6pt;margin-top:329.8pt;width:331.5pt;height:38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CA6B0F" w:rsidRDefault="00CA6B0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9480C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Pr="00C9480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CA6B0F" w:rsidRPr="00951ECA" w:rsidRDefault="00CA6B0F" w:rsidP="00951EC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EC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CA6B0F" w:rsidRPr="00C9480C" w:rsidRDefault="00CA6B0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2.6pt;margin-top:247.3pt;width:331.5pt;height:6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CA6B0F" w:rsidRPr="00CF0646" w:rsidRDefault="00CA6B0F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345D9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renkli kartonlar A4 kağıtları,makas,yapıştırıcı</w:t>
                  </w:r>
                </w:p>
                <w:p w:rsidR="00CA6B0F" w:rsidRPr="009414E7" w:rsidRDefault="00CA6B0F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CA6B0F" w:rsidRPr="00262F31" w:rsidRDefault="00CA6B0F" w:rsidP="0035183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CA6B0F" w:rsidRPr="00447DD7" w:rsidRDefault="00CA6B0F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CA6B0F" w:rsidRPr="00436F22" w:rsidRDefault="00CA6B0F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951ECA">
        <w:rPr>
          <w:rFonts w:ascii="Comic Sans MS" w:hAnsi="Comic Sans MS"/>
          <w:sz w:val="18"/>
          <w:szCs w:val="18"/>
        </w:rPr>
        <w:br w:type="page"/>
      </w:r>
    </w:p>
    <w:p w:rsidR="00CA6B0F" w:rsidRPr="00951ECA" w:rsidRDefault="00CA6B0F" w:rsidP="003A2AC5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pict>
          <v:shape id="Text Box 9" o:spid="_x0000_s1030" type="#_x0000_t202" style="position:absolute;left:0;text-align:left;margin-left:334.15pt;margin-top:-56.6pt;width:406.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CA6B0F" w:rsidRPr="00515BA2" w:rsidRDefault="00CA6B0F" w:rsidP="00515BA2">
                  <w:pPr>
                    <w:pStyle w:val="amlcaocukPlan"/>
                    <w:ind w:firstLine="0"/>
                    <w:rPr>
                      <w:rFonts w:ascii="Comic Sans MS" w:hAnsi="Comic Sans MS" w:cs="Times New Roman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515BA2">
                    <w:rPr>
                      <w:rFonts w:ascii="Comic Sans MS" w:hAnsi="Comic Sans MS" w:cs="Times New Roman"/>
                    </w:rPr>
                    <w:t>Sınıfta özel gereksinimli bir çocuk bulunuyor ise etkinliğin öğrenme süreci, “MEB OÖE Programı Özel Gereksinimli Çocukları Desteklemede Dikkat Edilmesi Gereken Noktalar” metnindeki bilgiler doğrultusunda düzenlenir.</w:t>
                  </w:r>
                </w:p>
                <w:p w:rsidR="00CA6B0F" w:rsidRPr="00515BA2" w:rsidRDefault="00CA6B0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A6B0F" w:rsidRDefault="00CA6B0F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 xml:space="preserve"> DEĞERLENDİRME </w:t>
      </w:r>
    </w:p>
    <w:p w:rsidR="00CA6B0F" w:rsidRPr="004C01D1" w:rsidRDefault="00CA6B0F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C01D1">
        <w:rPr>
          <w:rFonts w:ascii="Comic Sans MS" w:hAnsi="Comic Sans MS"/>
          <w:sz w:val="20"/>
          <w:szCs w:val="20"/>
        </w:rPr>
        <w:t>Etkinliğimiz hoşuna gitti mi?</w:t>
      </w:r>
    </w:p>
    <w:p w:rsidR="00CA6B0F" w:rsidRPr="004C01D1" w:rsidRDefault="00CA6B0F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C01D1">
        <w:rPr>
          <w:rFonts w:ascii="Comic Sans MS" w:hAnsi="Comic Sans MS"/>
          <w:sz w:val="20"/>
          <w:szCs w:val="20"/>
        </w:rPr>
        <w:t>Kaç balonun vardı?</w:t>
      </w:r>
    </w:p>
    <w:p w:rsidR="00CA6B0F" w:rsidRPr="004C01D1" w:rsidRDefault="00CA6B0F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C01D1">
        <w:rPr>
          <w:rFonts w:ascii="Comic Sans MS" w:hAnsi="Comic Sans MS"/>
          <w:sz w:val="20"/>
          <w:szCs w:val="20"/>
        </w:rPr>
        <w:t>Balonlarına kaç tane çocuk çizdin?</w:t>
      </w:r>
    </w:p>
    <w:p w:rsidR="00CA6B0F" w:rsidRPr="004C01D1" w:rsidRDefault="00CA6B0F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C01D1">
        <w:rPr>
          <w:rFonts w:ascii="Comic Sans MS" w:hAnsi="Comic Sans MS"/>
          <w:sz w:val="20"/>
          <w:szCs w:val="20"/>
        </w:rPr>
        <w:t>Çalışma sayfaların da eksik sayıları bulmada zorlandın mı?</w:t>
      </w:r>
    </w:p>
    <w:p w:rsidR="00CA6B0F" w:rsidRPr="00951ECA" w:rsidRDefault="00CA6B0F" w:rsidP="00AF0F36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spacing w:line="480" w:lineRule="auto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Eğitim seti 7.sayı/</w:t>
      </w:r>
      <w:r>
        <w:rPr>
          <w:rFonts w:ascii="Comic Sans MS" w:hAnsi="Comic Sans MS"/>
          <w:sz w:val="20"/>
          <w:szCs w:val="20"/>
        </w:rPr>
        <w:t>28.sayfa y</w:t>
      </w:r>
      <w:r w:rsidRPr="00951ECA">
        <w:rPr>
          <w:rFonts w:ascii="Comic Sans MS" w:hAnsi="Comic Sans MS"/>
          <w:sz w:val="20"/>
          <w:szCs w:val="20"/>
        </w:rPr>
        <w:t>önerge doğrultusunda yapılır</w:t>
      </w:r>
      <w:r>
        <w:rPr>
          <w:rFonts w:ascii="Comic Sans MS" w:hAnsi="Comic Sans MS"/>
          <w:sz w:val="20"/>
          <w:szCs w:val="20"/>
        </w:rPr>
        <w:t>.</w:t>
      </w:r>
      <w:r w:rsidRPr="00951ECA">
        <w:rPr>
          <w:rFonts w:ascii="Comic Sans MS" w:hAnsi="Comic Sans MS"/>
          <w:sz w:val="20"/>
          <w:szCs w:val="20"/>
        </w:rPr>
        <w:tab/>
      </w:r>
    </w:p>
    <w:p w:rsidR="00CA6B0F" w:rsidRPr="00951ECA" w:rsidRDefault="00CA6B0F" w:rsidP="00AF0F36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</w:rPr>
      </w:pPr>
    </w:p>
    <w:p w:rsidR="00CA6B0F" w:rsidRPr="00951ECA" w:rsidRDefault="00CA6B0F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CA6B0F" w:rsidRPr="00951ECA" w:rsidRDefault="00CA6B0F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CA6B0F" w:rsidRPr="00951ECA" w:rsidRDefault="00CA6B0F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CA6B0F" w:rsidRPr="00951ECA" w:rsidRDefault="00CA6B0F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CA6B0F" w:rsidRPr="00951ECA" w:rsidRDefault="00CA6B0F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CA6B0F" w:rsidRPr="00951ECA" w:rsidRDefault="00CA6B0F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CA6B0F" w:rsidRPr="00951ECA" w:rsidRDefault="00CA6B0F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sz w:val="20"/>
          <w:szCs w:val="20"/>
        </w:rPr>
      </w:pPr>
    </w:p>
    <w:sectPr w:rsidR="00CA6B0F" w:rsidRPr="00951ECA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B0F" w:rsidRDefault="00CA6B0F" w:rsidP="00806A98">
      <w:pPr>
        <w:spacing w:after="0" w:line="240" w:lineRule="auto"/>
      </w:pPr>
      <w:r>
        <w:separator/>
      </w:r>
    </w:p>
  </w:endnote>
  <w:endnote w:type="continuationSeparator" w:id="0">
    <w:p w:rsidR="00CA6B0F" w:rsidRDefault="00CA6B0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0F" w:rsidRDefault="00CA6B0F">
    <w:pPr>
      <w:pStyle w:val="Footer"/>
    </w:pPr>
  </w:p>
  <w:p w:rsidR="00CA6B0F" w:rsidRDefault="00CA6B0F">
    <w:pPr>
      <w:pStyle w:val="Footer"/>
    </w:pPr>
  </w:p>
  <w:p w:rsidR="00CA6B0F" w:rsidRDefault="00CA6B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B0F" w:rsidRDefault="00CA6B0F" w:rsidP="00806A98">
      <w:pPr>
        <w:spacing w:after="0" w:line="240" w:lineRule="auto"/>
      </w:pPr>
      <w:r>
        <w:separator/>
      </w:r>
    </w:p>
  </w:footnote>
  <w:footnote w:type="continuationSeparator" w:id="0">
    <w:p w:rsidR="00CA6B0F" w:rsidRDefault="00CA6B0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5F088B"/>
    <w:multiLevelType w:val="hybridMultilevel"/>
    <w:tmpl w:val="E3A83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41BCA"/>
    <w:multiLevelType w:val="hybridMultilevel"/>
    <w:tmpl w:val="99B8B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A31C2"/>
    <w:multiLevelType w:val="hybridMultilevel"/>
    <w:tmpl w:val="6F660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E54350"/>
    <w:multiLevelType w:val="hybridMultilevel"/>
    <w:tmpl w:val="43B61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3F3609"/>
    <w:multiLevelType w:val="hybridMultilevel"/>
    <w:tmpl w:val="537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2DE6EE9"/>
    <w:multiLevelType w:val="hybridMultilevel"/>
    <w:tmpl w:val="3CB2D2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9704EF"/>
    <w:multiLevelType w:val="hybridMultilevel"/>
    <w:tmpl w:val="DB0CE1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5F1BE8"/>
    <w:multiLevelType w:val="hybridMultilevel"/>
    <w:tmpl w:val="7B807B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1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37"/>
  </w:num>
  <w:num w:numId="4">
    <w:abstractNumId w:val="9"/>
  </w:num>
  <w:num w:numId="5">
    <w:abstractNumId w:val="32"/>
  </w:num>
  <w:num w:numId="6">
    <w:abstractNumId w:val="2"/>
  </w:num>
  <w:num w:numId="7">
    <w:abstractNumId w:val="30"/>
  </w:num>
  <w:num w:numId="8">
    <w:abstractNumId w:val="24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9"/>
  </w:num>
  <w:num w:numId="14">
    <w:abstractNumId w:val="35"/>
  </w:num>
  <w:num w:numId="15">
    <w:abstractNumId w:val="23"/>
  </w:num>
  <w:num w:numId="16">
    <w:abstractNumId w:val="17"/>
  </w:num>
  <w:num w:numId="17">
    <w:abstractNumId w:val="0"/>
  </w:num>
  <w:num w:numId="18">
    <w:abstractNumId w:val="31"/>
  </w:num>
  <w:num w:numId="19">
    <w:abstractNumId w:val="34"/>
  </w:num>
  <w:num w:numId="20">
    <w:abstractNumId w:val="6"/>
  </w:num>
  <w:num w:numId="21">
    <w:abstractNumId w:val="28"/>
  </w:num>
  <w:num w:numId="22">
    <w:abstractNumId w:val="10"/>
  </w:num>
  <w:num w:numId="23">
    <w:abstractNumId w:val="21"/>
  </w:num>
  <w:num w:numId="24">
    <w:abstractNumId w:val="26"/>
  </w:num>
  <w:num w:numId="25">
    <w:abstractNumId w:val="12"/>
  </w:num>
  <w:num w:numId="26">
    <w:abstractNumId w:val="33"/>
  </w:num>
  <w:num w:numId="27">
    <w:abstractNumId w:val="20"/>
  </w:num>
  <w:num w:numId="28">
    <w:abstractNumId w:val="1"/>
  </w:num>
  <w:num w:numId="29">
    <w:abstractNumId w:val="36"/>
  </w:num>
  <w:num w:numId="30">
    <w:abstractNumId w:val="25"/>
  </w:num>
  <w:num w:numId="31">
    <w:abstractNumId w:val="13"/>
  </w:num>
  <w:num w:numId="32">
    <w:abstractNumId w:val="22"/>
  </w:num>
  <w:num w:numId="33">
    <w:abstractNumId w:val="16"/>
  </w:num>
  <w:num w:numId="34">
    <w:abstractNumId w:val="19"/>
  </w:num>
  <w:num w:numId="35">
    <w:abstractNumId w:val="15"/>
  </w:num>
  <w:num w:numId="36">
    <w:abstractNumId w:val="18"/>
  </w:num>
  <w:num w:numId="37">
    <w:abstractNumId w:val="11"/>
  </w:num>
  <w:num w:numId="38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45096"/>
    <w:rsid w:val="000614C2"/>
    <w:rsid w:val="000867DE"/>
    <w:rsid w:val="000875E6"/>
    <w:rsid w:val="000A1266"/>
    <w:rsid w:val="000E15AF"/>
    <w:rsid w:val="000F3B1A"/>
    <w:rsid w:val="00113F35"/>
    <w:rsid w:val="00125FBB"/>
    <w:rsid w:val="0013272E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56D5"/>
    <w:rsid w:val="001A7CA0"/>
    <w:rsid w:val="001B69C3"/>
    <w:rsid w:val="001D0122"/>
    <w:rsid w:val="001F341C"/>
    <w:rsid w:val="001F4B0C"/>
    <w:rsid w:val="002134AD"/>
    <w:rsid w:val="00216154"/>
    <w:rsid w:val="002201E3"/>
    <w:rsid w:val="00220362"/>
    <w:rsid w:val="00222B0F"/>
    <w:rsid w:val="00260ACE"/>
    <w:rsid w:val="002621F7"/>
    <w:rsid w:val="00262BFC"/>
    <w:rsid w:val="00262F31"/>
    <w:rsid w:val="0027392C"/>
    <w:rsid w:val="00285501"/>
    <w:rsid w:val="00286425"/>
    <w:rsid w:val="00295171"/>
    <w:rsid w:val="002A1BCC"/>
    <w:rsid w:val="002A58AB"/>
    <w:rsid w:val="002B347E"/>
    <w:rsid w:val="002B4DE9"/>
    <w:rsid w:val="002B5687"/>
    <w:rsid w:val="002C40DB"/>
    <w:rsid w:val="0030759F"/>
    <w:rsid w:val="00335174"/>
    <w:rsid w:val="00345D99"/>
    <w:rsid w:val="0035183A"/>
    <w:rsid w:val="00356CEB"/>
    <w:rsid w:val="0037018B"/>
    <w:rsid w:val="00382F38"/>
    <w:rsid w:val="00395C7C"/>
    <w:rsid w:val="003A2AC5"/>
    <w:rsid w:val="003A4332"/>
    <w:rsid w:val="003B30BC"/>
    <w:rsid w:val="003C0F4A"/>
    <w:rsid w:val="003C2D3A"/>
    <w:rsid w:val="003D34D9"/>
    <w:rsid w:val="003E254C"/>
    <w:rsid w:val="00411C7A"/>
    <w:rsid w:val="00413071"/>
    <w:rsid w:val="00427D8D"/>
    <w:rsid w:val="00430623"/>
    <w:rsid w:val="00436F22"/>
    <w:rsid w:val="00445C4B"/>
    <w:rsid w:val="00446ED2"/>
    <w:rsid w:val="00447DD7"/>
    <w:rsid w:val="00455396"/>
    <w:rsid w:val="00455E3F"/>
    <w:rsid w:val="0047554E"/>
    <w:rsid w:val="00475C9B"/>
    <w:rsid w:val="00497BC7"/>
    <w:rsid w:val="004A1DEC"/>
    <w:rsid w:val="004C01D1"/>
    <w:rsid w:val="004C5BC8"/>
    <w:rsid w:val="004D71CA"/>
    <w:rsid w:val="004E21F3"/>
    <w:rsid w:val="004E27B6"/>
    <w:rsid w:val="004F21E0"/>
    <w:rsid w:val="004F353B"/>
    <w:rsid w:val="00504F68"/>
    <w:rsid w:val="00515BA2"/>
    <w:rsid w:val="00521BB8"/>
    <w:rsid w:val="00527203"/>
    <w:rsid w:val="00531243"/>
    <w:rsid w:val="00536186"/>
    <w:rsid w:val="005364CF"/>
    <w:rsid w:val="00541226"/>
    <w:rsid w:val="005461B1"/>
    <w:rsid w:val="00547B0A"/>
    <w:rsid w:val="00553A88"/>
    <w:rsid w:val="00561A34"/>
    <w:rsid w:val="005675A1"/>
    <w:rsid w:val="00577EBE"/>
    <w:rsid w:val="005840E2"/>
    <w:rsid w:val="00584C3A"/>
    <w:rsid w:val="0059067C"/>
    <w:rsid w:val="00595034"/>
    <w:rsid w:val="005A311E"/>
    <w:rsid w:val="005B492E"/>
    <w:rsid w:val="005B7189"/>
    <w:rsid w:val="005C3EC7"/>
    <w:rsid w:val="005C4427"/>
    <w:rsid w:val="005C5442"/>
    <w:rsid w:val="005D35FA"/>
    <w:rsid w:val="005D59D6"/>
    <w:rsid w:val="00606432"/>
    <w:rsid w:val="00606435"/>
    <w:rsid w:val="006121CF"/>
    <w:rsid w:val="0062279E"/>
    <w:rsid w:val="00625093"/>
    <w:rsid w:val="006447F6"/>
    <w:rsid w:val="0064489B"/>
    <w:rsid w:val="006836CC"/>
    <w:rsid w:val="006D28C4"/>
    <w:rsid w:val="006D6401"/>
    <w:rsid w:val="006D6FD2"/>
    <w:rsid w:val="006E2F84"/>
    <w:rsid w:val="006F3096"/>
    <w:rsid w:val="00722B12"/>
    <w:rsid w:val="00726050"/>
    <w:rsid w:val="00757A77"/>
    <w:rsid w:val="0076123F"/>
    <w:rsid w:val="00764F63"/>
    <w:rsid w:val="007706DB"/>
    <w:rsid w:val="00801C8B"/>
    <w:rsid w:val="00806A98"/>
    <w:rsid w:val="00814E45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10065"/>
    <w:rsid w:val="00924D6D"/>
    <w:rsid w:val="0092742D"/>
    <w:rsid w:val="009319CC"/>
    <w:rsid w:val="009322A4"/>
    <w:rsid w:val="009367C8"/>
    <w:rsid w:val="009414E7"/>
    <w:rsid w:val="00942E94"/>
    <w:rsid w:val="00951ECA"/>
    <w:rsid w:val="00954DBC"/>
    <w:rsid w:val="009573CC"/>
    <w:rsid w:val="00973304"/>
    <w:rsid w:val="0098071F"/>
    <w:rsid w:val="00997873"/>
    <w:rsid w:val="009A0CE7"/>
    <w:rsid w:val="009A20AC"/>
    <w:rsid w:val="009A586A"/>
    <w:rsid w:val="009C053C"/>
    <w:rsid w:val="009F0B84"/>
    <w:rsid w:val="00A0112F"/>
    <w:rsid w:val="00A10CBE"/>
    <w:rsid w:val="00A11991"/>
    <w:rsid w:val="00A137A6"/>
    <w:rsid w:val="00A16277"/>
    <w:rsid w:val="00A16DDC"/>
    <w:rsid w:val="00A60AA2"/>
    <w:rsid w:val="00A62724"/>
    <w:rsid w:val="00A70267"/>
    <w:rsid w:val="00A7480A"/>
    <w:rsid w:val="00A82F9B"/>
    <w:rsid w:val="00A85CB0"/>
    <w:rsid w:val="00A93841"/>
    <w:rsid w:val="00AC0C2A"/>
    <w:rsid w:val="00AD00DF"/>
    <w:rsid w:val="00AD188D"/>
    <w:rsid w:val="00AE492A"/>
    <w:rsid w:val="00AE611F"/>
    <w:rsid w:val="00AE64B5"/>
    <w:rsid w:val="00AF0B0F"/>
    <w:rsid w:val="00AF0F36"/>
    <w:rsid w:val="00B131D1"/>
    <w:rsid w:val="00B3262A"/>
    <w:rsid w:val="00B404BA"/>
    <w:rsid w:val="00B50A47"/>
    <w:rsid w:val="00B539AA"/>
    <w:rsid w:val="00B62773"/>
    <w:rsid w:val="00B64698"/>
    <w:rsid w:val="00B67CE3"/>
    <w:rsid w:val="00B70641"/>
    <w:rsid w:val="00B723E1"/>
    <w:rsid w:val="00B84F4F"/>
    <w:rsid w:val="00B85712"/>
    <w:rsid w:val="00BA482B"/>
    <w:rsid w:val="00BB3A48"/>
    <w:rsid w:val="00BC6104"/>
    <w:rsid w:val="00BD4756"/>
    <w:rsid w:val="00BE067A"/>
    <w:rsid w:val="00BF51D2"/>
    <w:rsid w:val="00C110B3"/>
    <w:rsid w:val="00C3789F"/>
    <w:rsid w:val="00C644FA"/>
    <w:rsid w:val="00C66B23"/>
    <w:rsid w:val="00C73752"/>
    <w:rsid w:val="00C903B4"/>
    <w:rsid w:val="00C9480C"/>
    <w:rsid w:val="00CA20A7"/>
    <w:rsid w:val="00CA6B0F"/>
    <w:rsid w:val="00CE6E6F"/>
    <w:rsid w:val="00CE7FBE"/>
    <w:rsid w:val="00CF0646"/>
    <w:rsid w:val="00D174B3"/>
    <w:rsid w:val="00D60D01"/>
    <w:rsid w:val="00D73AC4"/>
    <w:rsid w:val="00D94A26"/>
    <w:rsid w:val="00D958E3"/>
    <w:rsid w:val="00DB7F76"/>
    <w:rsid w:val="00DD3B99"/>
    <w:rsid w:val="00DE1A56"/>
    <w:rsid w:val="00DF7DB9"/>
    <w:rsid w:val="00E1402F"/>
    <w:rsid w:val="00E24D67"/>
    <w:rsid w:val="00E313E0"/>
    <w:rsid w:val="00E4402B"/>
    <w:rsid w:val="00E47557"/>
    <w:rsid w:val="00E614B8"/>
    <w:rsid w:val="00E823BB"/>
    <w:rsid w:val="00E8439E"/>
    <w:rsid w:val="00E904DA"/>
    <w:rsid w:val="00E9611D"/>
    <w:rsid w:val="00EC34F5"/>
    <w:rsid w:val="00EC6C15"/>
    <w:rsid w:val="00EC7194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  <w:style w:type="character" w:customStyle="1" w:styleId="usercontent">
    <w:name w:val="usercontent"/>
    <w:uiPriority w:val="99"/>
    <w:rsid w:val="00EC7194"/>
  </w:style>
  <w:style w:type="paragraph" w:customStyle="1" w:styleId="a-turkce">
    <w:name w:val="a-turkce"/>
    <w:basedOn w:val="Normal"/>
    <w:link w:val="a-turkceChar"/>
    <w:uiPriority w:val="99"/>
    <w:rsid w:val="004C01D1"/>
    <w:pPr>
      <w:tabs>
        <w:tab w:val="left" w:pos="964"/>
        <w:tab w:val="left" w:pos="1474"/>
        <w:tab w:val="left" w:pos="1644"/>
      </w:tabs>
      <w:spacing w:before="14" w:after="0" w:line="240" w:lineRule="auto"/>
      <w:ind w:left="227"/>
    </w:pPr>
    <w:rPr>
      <w:rFonts w:ascii="Arial T." w:hAnsi="Arial T."/>
      <w:b/>
      <w:bCs/>
      <w:noProof/>
      <w:sz w:val="24"/>
      <w:szCs w:val="24"/>
    </w:rPr>
  </w:style>
  <w:style w:type="character" w:customStyle="1" w:styleId="a-turkceChar">
    <w:name w:val="a-turkce Char"/>
    <w:link w:val="a-turkce"/>
    <w:uiPriority w:val="99"/>
    <w:locked/>
    <w:rsid w:val="004C01D1"/>
    <w:rPr>
      <w:rFonts w:ascii="Arial T." w:eastAsia="Times New Roman" w:hAnsi="Arial T."/>
      <w:b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98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80108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  <w:div w:id="17609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8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183</Words>
  <Characters>1044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2016-07-18T22:26:00Z</dcterms:created>
  <dcterms:modified xsi:type="dcterms:W3CDTF">2016-08-28T22:00:00Z</dcterms:modified>
</cp:coreProperties>
</file>